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626EDD">
        <w:t xml:space="preserve"> </w:t>
      </w:r>
      <w:r w:rsidR="00941A3E">
        <w:t>4</w:t>
      </w:r>
    </w:p>
    <w:p w:rsidR="00D51F35" w:rsidRDefault="00941A3E" w:rsidP="00735679">
      <w:pPr>
        <w:pStyle w:val="Titre"/>
      </w:pPr>
      <w:r>
        <w:t xml:space="preserve">CH8 </w:t>
      </w:r>
      <w:bookmarkStart w:id="0" w:name="_GoBack"/>
      <w:bookmarkEnd w:id="0"/>
      <w:r w:rsidR="00626EDD">
        <w:t>Validité et limites des tests et mesures effectués en chimie</w:t>
      </w:r>
    </w:p>
    <w:p w:rsidR="00F92BDF" w:rsidRDefault="00F92BDF" w:rsidP="00F92BDF">
      <w:pPr>
        <w:pStyle w:val="Aretenirtexte"/>
      </w:pPr>
      <w:r w:rsidRPr="00F92BDF">
        <w:rPr>
          <w:b/>
        </w:rPr>
        <w:t>Fiche</w:t>
      </w:r>
      <w:r w:rsidR="00AD5C8C">
        <w:rPr>
          <w:b/>
        </w:rPr>
        <w:t xml:space="preserve"> </w:t>
      </w:r>
      <w:r>
        <w:t>liées à cette séquence :</w:t>
      </w:r>
    </w:p>
    <w:p w:rsidR="00AD5C8C" w:rsidRDefault="00AD5C8C" w:rsidP="00AD5C8C">
      <w:pPr>
        <w:pStyle w:val="Aretenirtexte"/>
        <w:numPr>
          <w:ilvl w:val="0"/>
          <w:numId w:val="16"/>
        </w:numPr>
      </w:pPr>
      <w:r>
        <w:t>Fiche de synthèse Séquence</w:t>
      </w:r>
      <w:r w:rsidR="00941A3E">
        <w:t xml:space="preserve"> 4</w:t>
      </w:r>
      <w:r w:rsidR="00F92BDF">
        <w:t xml:space="preserve"> </w:t>
      </w:r>
    </w:p>
    <w:p w:rsidR="0096263B" w:rsidRDefault="0096263B" w:rsidP="00C271A2">
      <w:pPr>
        <w:rPr>
          <w:b/>
        </w:rPr>
      </w:pPr>
    </w:p>
    <w:p w:rsidR="00E46151" w:rsidRPr="007351D0" w:rsidRDefault="00E46151" w:rsidP="00E46151">
      <w:pPr>
        <w:pStyle w:val="TitreActivit"/>
        <w:numPr>
          <w:ilvl w:val="0"/>
          <w:numId w:val="0"/>
        </w:numPr>
        <w:ind w:left="1559" w:hanging="1559"/>
      </w:pPr>
      <w:r>
        <w:t xml:space="preserve"> ACTIVITE 3 : </w:t>
      </w:r>
      <w:r w:rsidR="007A6C79">
        <w:t>Analyse d’un</w:t>
      </w:r>
      <w:r w:rsidRPr="007351D0">
        <w:t xml:space="preserve"> produit </w:t>
      </w:r>
      <w:r w:rsidR="007A6C79">
        <w:t>de</w:t>
      </w:r>
      <w:r w:rsidRPr="007351D0">
        <w:t xml:space="preserve"> synthèse par spectroscopie </w:t>
      </w:r>
      <w:r w:rsidR="007A6C79" w:rsidRPr="007351D0">
        <w:t xml:space="preserve">IR </w:t>
      </w:r>
      <w:r w:rsidR="007A6C79">
        <w:t xml:space="preserve">et </w:t>
      </w:r>
      <w:r w:rsidRPr="007351D0">
        <w:t xml:space="preserve">RMN </w:t>
      </w:r>
      <w:r w:rsidR="007A6C79" w:rsidRPr="007A6C79">
        <w:rPr>
          <w:vertAlign w:val="superscript"/>
        </w:rPr>
        <w:t>1</w:t>
      </w:r>
      <w:r w:rsidR="007A6C79">
        <w:t>H</w:t>
      </w:r>
      <w:r w:rsidRPr="007351D0">
        <w:t xml:space="preserve"> </w:t>
      </w:r>
    </w:p>
    <w:p w:rsidR="00E46151" w:rsidRDefault="00E46151" w:rsidP="00E46151">
      <w:pPr>
        <w:rPr>
          <w:u w:val="single"/>
        </w:rPr>
      </w:pPr>
    </w:p>
    <w:p w:rsidR="00E46151" w:rsidRDefault="00E46151" w:rsidP="00E46151">
      <w:r>
        <w:t xml:space="preserve">On réalise au laboratoire l’oxydation du butan-2-ol </w:t>
      </w:r>
      <w:r w:rsidR="00A74F92">
        <w:t>en</w:t>
      </w:r>
      <w:r>
        <w:t xml:space="preserve"> butan</w:t>
      </w:r>
      <w:r w:rsidR="00A74F92">
        <w:t>one</w:t>
      </w:r>
      <w:r>
        <w:t xml:space="preserve">. Pour </w:t>
      </w:r>
      <w:r w:rsidR="00A74F92">
        <w:t>identifier le produit de synthèse</w:t>
      </w:r>
      <w:r>
        <w:t xml:space="preserve">, </w:t>
      </w:r>
      <w:r w:rsidR="00896172">
        <w:t>des analyses en</w:t>
      </w:r>
      <w:r>
        <w:t xml:space="preserve"> </w:t>
      </w:r>
      <w:r w:rsidRPr="00451FB9">
        <w:rPr>
          <w:rStyle w:val="MotClef0"/>
          <w:b w:val="0"/>
          <w:color w:val="0070C0"/>
        </w:rPr>
        <w:t>spectroscopie IR</w:t>
      </w:r>
      <w:r w:rsidR="00896172">
        <w:t xml:space="preserve"> et en</w:t>
      </w:r>
      <w:r>
        <w:t xml:space="preserve"> </w:t>
      </w:r>
      <w:r w:rsidR="00896172">
        <w:rPr>
          <w:rStyle w:val="MotClef0"/>
          <w:b w:val="0"/>
          <w:color w:val="0070C0"/>
        </w:rPr>
        <w:t xml:space="preserve">spectroscopie </w:t>
      </w:r>
      <w:r w:rsidRPr="00451FB9">
        <w:rPr>
          <w:rStyle w:val="MotClef0"/>
          <w:b w:val="0"/>
          <w:color w:val="0070C0"/>
        </w:rPr>
        <w:t>RMN</w:t>
      </w:r>
      <w:r>
        <w:t xml:space="preserve"> </w:t>
      </w:r>
      <w:r w:rsidR="00896172" w:rsidRPr="00896172">
        <w:rPr>
          <w:color w:val="0070C0"/>
          <w:vertAlign w:val="superscript"/>
        </w:rPr>
        <w:t>1</w:t>
      </w:r>
      <w:r w:rsidR="00896172" w:rsidRPr="00896172">
        <w:rPr>
          <w:color w:val="0070C0"/>
        </w:rPr>
        <w:t>H</w:t>
      </w:r>
      <w:r w:rsidR="00896172">
        <w:t xml:space="preserve"> sont effectuées.</w:t>
      </w:r>
    </w:p>
    <w:p w:rsidR="00E46151" w:rsidRDefault="00E46151" w:rsidP="00E46151"/>
    <w:p w:rsidR="00E46151" w:rsidRDefault="00FA6520" w:rsidP="00E46151">
      <w:pPr>
        <w:spacing w:after="160" w:line="259" w:lineRule="auto"/>
        <w:jc w:val="left"/>
        <w:rPr>
          <w:b/>
          <w:sz w:val="22"/>
        </w:rPr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0" o:spid="_x0000_s1044" type="#_x0000_t202" style="position:absolute;margin-left:0;margin-top:30.8pt;width:481.95pt;height:317.7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">
            <v:textbox style="mso-next-textbox:#Zone de texte 20">
              <w:txbxContent>
                <w:p w:rsidR="00E46151" w:rsidRPr="001C6AE2" w:rsidRDefault="00E46151" w:rsidP="00E46151">
                  <w:pPr>
                    <w:pStyle w:val="Titre3"/>
                    <w:jc w:val="left"/>
                  </w:pPr>
                  <w:r>
                    <w:t xml:space="preserve">Document 1 : </w:t>
                  </w:r>
                  <w:r w:rsidRPr="001C6AE2">
                    <w:t xml:space="preserve">Spectre RMN </w:t>
                  </w:r>
                  <w:r w:rsidR="00896172" w:rsidRPr="00896172">
                    <w:rPr>
                      <w:vertAlign w:val="superscript"/>
                    </w:rPr>
                    <w:t>1</w:t>
                  </w:r>
                  <w:r w:rsidR="00896172">
                    <w:t xml:space="preserve">H </w:t>
                  </w:r>
                  <w:r w:rsidRPr="001C6AE2">
                    <w:t>du produit de la synthèse</w:t>
                  </w:r>
                </w:p>
                <w:p w:rsidR="00E46151" w:rsidRDefault="00E46151" w:rsidP="00E46151">
                  <w:pPr>
                    <w:jc w:val="center"/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900928" cy="3457575"/>
                        <wp:effectExtent l="0" t="0" r="0" b="0"/>
                        <wp:docPr id="1" name="Imag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6560" cy="3460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</w:p>
    <w:p w:rsidR="007A6C79" w:rsidRDefault="007A6C79">
      <w:pPr>
        <w:spacing w:line="240" w:lineRule="auto"/>
        <w:jc w:val="left"/>
        <w:rPr>
          <w:b/>
          <w:sz w:val="22"/>
        </w:rPr>
      </w:pPr>
      <w:r>
        <w:rPr>
          <w:b/>
          <w:sz w:val="22"/>
        </w:rPr>
        <w:br w:type="page"/>
      </w:r>
    </w:p>
    <w:p w:rsidR="00E46151" w:rsidRDefault="00FA6520" w:rsidP="00E46151">
      <w:pPr>
        <w:spacing w:after="160" w:line="259" w:lineRule="auto"/>
        <w:jc w:val="left"/>
        <w:rPr>
          <w:b/>
          <w:sz w:val="22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pt;height:24.3pt"/>
        </w:pict>
      </w:r>
    </w:p>
    <w:p w:rsidR="00E46151" w:rsidRDefault="00FA6520" w:rsidP="00E46151">
      <w:pPr>
        <w:pStyle w:val="Titre"/>
      </w:pPr>
      <w:r>
        <w:rPr>
          <w:noProof/>
          <w:lang w:eastAsia="fr-FR"/>
        </w:rPr>
        <w:pict>
          <v:shape id="Zone de texte 18" o:spid="_x0000_s1043" type="#_x0000_t202" style="position:absolute;left:0;text-align:left;margin-left:3946.8pt;margin-top:5.35pt;width:486pt;height:317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">
            <v:textbox style="mso-next-textbox:#Zone de texte 18">
              <w:txbxContent>
                <w:p w:rsidR="00E46151" w:rsidRDefault="00E46151" w:rsidP="00E46151">
                  <w:pPr>
                    <w:pStyle w:val="Titre3"/>
                  </w:pPr>
                  <w:r>
                    <w:t>Document 2 : Spectre IR du produit de la synthèse</w:t>
                  </w:r>
                </w:p>
                <w:p w:rsidR="00E46151" w:rsidRDefault="00E46151" w:rsidP="00E46151">
                  <w:pPr>
                    <w:rPr>
                      <w:b/>
                    </w:rPr>
                  </w:pPr>
                </w:p>
                <w:p w:rsidR="00E46151" w:rsidRDefault="00E46151" w:rsidP="00E46151">
                  <w:pPr>
                    <w:jc w:val="center"/>
                    <w:rPr>
                      <w:b/>
                    </w:rPr>
                  </w:pPr>
                </w:p>
                <w:p w:rsidR="00E46151" w:rsidRPr="007351D0" w:rsidRDefault="000A5A33" w:rsidP="00E46151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153217" cy="2934586"/>
                        <wp:effectExtent l="19050" t="0" r="9333" b="0"/>
                        <wp:docPr id="4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40359" t="35698" r="11728" b="279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7633" cy="29371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A6520">
                    <w:pict>
                      <v:shape id="_x0000_i1026" type="#_x0000_t75" alt="" style="width:24.3pt;height:24.3pt"/>
                    </w:pict>
                  </w:r>
                </w:p>
              </w:txbxContent>
            </v:textbox>
            <w10:wrap anchorx="margin"/>
          </v:shape>
        </w:pict>
      </w: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E46151" w:rsidRDefault="00E46151" w:rsidP="00E46151">
      <w:pPr>
        <w:pStyle w:val="Titre"/>
      </w:pPr>
    </w:p>
    <w:p w:rsidR="000A5A33" w:rsidRDefault="000A5A33" w:rsidP="000A5A33">
      <w:pPr>
        <w:pStyle w:val="Question"/>
        <w:numPr>
          <w:ilvl w:val="0"/>
          <w:numId w:val="0"/>
        </w:numPr>
        <w:ind w:left="720"/>
      </w:pPr>
    </w:p>
    <w:p w:rsidR="007A6C79" w:rsidRDefault="001F56D0" w:rsidP="007A6C79">
      <w:pPr>
        <w:pStyle w:val="Question"/>
        <w:numPr>
          <w:ilvl w:val="0"/>
          <w:numId w:val="15"/>
        </w:numPr>
      </w:pPr>
      <w:r>
        <w:t>Le</w:t>
      </w:r>
      <w:r w:rsidR="007A6C79">
        <w:t xml:space="preserve"> spectre IR met</w:t>
      </w:r>
      <w:r>
        <w:t>-il</w:t>
      </w:r>
      <w:r w:rsidR="007A6C79">
        <w:t xml:space="preserve"> en évidence la présence du groupe caractéristique carbonyle au sein de la molécule.</w:t>
      </w:r>
    </w:p>
    <w:p w:rsidR="007A6C79" w:rsidRDefault="007A6C79" w:rsidP="007A6C79">
      <w:pPr>
        <w:pStyle w:val="Question"/>
      </w:pPr>
      <w:r>
        <w:t xml:space="preserve">Relier les informations données par le spectre RMN </w:t>
      </w:r>
      <w:r w:rsidRPr="007A6C79">
        <w:rPr>
          <w:vertAlign w:val="superscript"/>
        </w:rPr>
        <w:t>1</w:t>
      </w:r>
      <w:r>
        <w:t>H et la structure de la molécule :</w:t>
      </w:r>
    </w:p>
    <w:p w:rsidR="007A6C79" w:rsidRDefault="007A6C79" w:rsidP="007A6C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1670"/>
        <w:gridCol w:w="1675"/>
        <w:gridCol w:w="1635"/>
        <w:gridCol w:w="1674"/>
        <w:gridCol w:w="1618"/>
      </w:tblGrid>
      <w:tr w:rsidR="007A6C79" w:rsidTr="00F21428">
        <w:tc>
          <w:tcPr>
            <w:tcW w:w="1767" w:type="dxa"/>
            <w:vAlign w:val="center"/>
          </w:tcPr>
          <w:p w:rsidR="007A6C79" w:rsidRDefault="007A6C79" w:rsidP="00F21428">
            <w:pPr>
              <w:jc w:val="center"/>
            </w:pPr>
            <w:r>
              <w:t>Déplacement chimique δ (ppm)</w:t>
            </w:r>
          </w:p>
        </w:tc>
        <w:tc>
          <w:tcPr>
            <w:tcW w:w="1767" w:type="dxa"/>
            <w:vAlign w:val="center"/>
          </w:tcPr>
          <w:p w:rsidR="007A6C79" w:rsidRDefault="007A6C79" w:rsidP="00F21428">
            <w:pPr>
              <w:jc w:val="center"/>
            </w:pPr>
            <w:r>
              <w:t>Intégration (mm)</w:t>
            </w: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  <w:r>
              <w:t>Nombre de protons équivalents</w:t>
            </w: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  <w:r>
              <w:t>Nombre de voisins</w:t>
            </w: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  <w:r>
              <w:t>Multiplicité</w:t>
            </w: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  <w:r>
              <w:t>Type de proton</w:t>
            </w:r>
          </w:p>
        </w:tc>
      </w:tr>
      <w:tr w:rsidR="007A6C79" w:rsidTr="00F21428">
        <w:tc>
          <w:tcPr>
            <w:tcW w:w="1767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7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</w:tr>
      <w:tr w:rsidR="007A6C79" w:rsidTr="00F21428">
        <w:tc>
          <w:tcPr>
            <w:tcW w:w="1767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7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</w:tr>
      <w:tr w:rsidR="007A6C79" w:rsidTr="00F21428">
        <w:tc>
          <w:tcPr>
            <w:tcW w:w="1767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7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  <w:tc>
          <w:tcPr>
            <w:tcW w:w="1768" w:type="dxa"/>
            <w:vAlign w:val="center"/>
          </w:tcPr>
          <w:p w:rsidR="007A6C79" w:rsidRDefault="007A6C79" w:rsidP="00F21428">
            <w:pPr>
              <w:jc w:val="center"/>
            </w:pPr>
          </w:p>
        </w:tc>
      </w:tr>
    </w:tbl>
    <w:p w:rsidR="007A6C79" w:rsidRDefault="007A6C79" w:rsidP="007A6C79"/>
    <w:p w:rsidR="007A6C79" w:rsidRPr="007351D0" w:rsidRDefault="007A6C79" w:rsidP="007A6C79">
      <w:pPr>
        <w:pStyle w:val="Question"/>
      </w:pPr>
      <w:r>
        <w:t>Représenter la formule semi-développée de l’espèce chimique synthétisée.</w:t>
      </w:r>
    </w:p>
    <w:p w:rsidR="00F92BDF" w:rsidRPr="00F92BDF" w:rsidRDefault="00F92BDF" w:rsidP="00451FB9">
      <w:pPr>
        <w:spacing w:line="240" w:lineRule="auto"/>
        <w:jc w:val="left"/>
      </w:pPr>
    </w:p>
    <w:sectPr w:rsidR="00F92BDF" w:rsidRPr="00F92BDF" w:rsidSect="00782487">
      <w:headerReference w:type="default" r:id="rId10"/>
      <w:footerReference w:type="default" r:id="rId11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520" w:rsidRDefault="00FA6520" w:rsidP="00B84075">
      <w:pPr>
        <w:spacing w:line="240" w:lineRule="auto"/>
      </w:pPr>
      <w:r>
        <w:separator/>
      </w:r>
    </w:p>
    <w:p w:rsidR="00FA6520" w:rsidRDefault="00FA6520"/>
  </w:endnote>
  <w:endnote w:type="continuationSeparator" w:id="0">
    <w:p w:rsidR="00FA6520" w:rsidRDefault="00FA6520" w:rsidP="00B84075">
      <w:pPr>
        <w:spacing w:line="240" w:lineRule="auto"/>
      </w:pPr>
      <w:r>
        <w:continuationSeparator/>
      </w:r>
    </w:p>
    <w:p w:rsidR="00FA6520" w:rsidRDefault="00FA65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046701"/>
      <w:docPartObj>
        <w:docPartGallery w:val="Page Numbers (Bottom of Page)"/>
        <w:docPartUnique/>
      </w:docPartObj>
    </w:sdtPr>
    <w:sdtEndPr/>
    <w:sdtContent>
      <w:p w:rsidR="00451FB9" w:rsidRDefault="00DB42A9">
        <w:pPr>
          <w:pStyle w:val="Pieddepage"/>
          <w:jc w:val="right"/>
        </w:pPr>
        <w:r>
          <w:fldChar w:fldCharType="begin"/>
        </w:r>
        <w:r w:rsidR="00451FB9">
          <w:instrText>PAGE   \* MERGEFORMAT</w:instrText>
        </w:r>
        <w:r>
          <w:fldChar w:fldCharType="separate"/>
        </w:r>
        <w:r w:rsidR="00941A3E">
          <w:rPr>
            <w:noProof/>
          </w:rPr>
          <w:t>1</w:t>
        </w:r>
        <w:r>
          <w:fldChar w:fldCharType="end"/>
        </w:r>
      </w:p>
    </w:sdtContent>
  </w:sdt>
  <w:p w:rsidR="00B505C3" w:rsidRPr="00F92BDF" w:rsidRDefault="00B505C3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520" w:rsidRDefault="00FA6520" w:rsidP="00B84075">
      <w:pPr>
        <w:spacing w:line="240" w:lineRule="auto"/>
      </w:pPr>
      <w:r>
        <w:separator/>
      </w:r>
    </w:p>
    <w:p w:rsidR="00FA6520" w:rsidRDefault="00FA6520"/>
  </w:footnote>
  <w:footnote w:type="continuationSeparator" w:id="0">
    <w:p w:rsidR="00FA6520" w:rsidRDefault="00FA6520" w:rsidP="00B84075">
      <w:pPr>
        <w:spacing w:line="240" w:lineRule="auto"/>
      </w:pPr>
      <w:r>
        <w:continuationSeparator/>
      </w:r>
    </w:p>
    <w:p w:rsidR="00FA6520" w:rsidRDefault="00FA65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A3E" w:rsidRDefault="00941A3E" w:rsidP="00941A3E">
    <w:pPr>
      <w:pStyle w:val="En-tte"/>
    </w:pPr>
    <w:r>
      <w:t>1</w:t>
    </w:r>
    <w:r>
      <w:rPr>
        <w:vertAlign w:val="superscript"/>
      </w:rPr>
      <w:t>ère</w:t>
    </w:r>
    <w:r>
      <w:t xml:space="preserve"> STL – SPCL Chimie développement durable</w:t>
    </w:r>
    <w:r>
      <w:tab/>
      <w:t xml:space="preserve">         Fiche d’</w:t>
    </w:r>
    <w:r>
      <w:t xml:space="preserve">activité </w:t>
    </w:r>
    <w:r>
      <w:t>– Séquence 4 : Caractérisations d’espèces chimiques</w:t>
    </w:r>
  </w:p>
  <w:p w:rsidR="00AD5C8C" w:rsidRPr="00AF4B22" w:rsidRDefault="00AD5C8C" w:rsidP="00AD5C8C">
    <w:pPr>
      <w:pStyle w:val="En-tte"/>
    </w:pPr>
  </w:p>
  <w:p w:rsidR="00B505C3" w:rsidRPr="00AD5C8C" w:rsidRDefault="00B505C3" w:rsidP="00AD5C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CE082F"/>
    <w:multiLevelType w:val="hybridMultilevel"/>
    <w:tmpl w:val="336039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5E69"/>
    <w:multiLevelType w:val="hybridMultilevel"/>
    <w:tmpl w:val="189435E8"/>
    <w:lvl w:ilvl="0" w:tplc="2FD4436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C1902"/>
    <w:multiLevelType w:val="hybridMultilevel"/>
    <w:tmpl w:val="4EC40F40"/>
    <w:lvl w:ilvl="0" w:tplc="A8288D7A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5ED29D5"/>
    <w:multiLevelType w:val="hybridMultilevel"/>
    <w:tmpl w:val="B3A8CF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20"/>
  </w:num>
  <w:num w:numId="11">
    <w:abstractNumId w:val="13"/>
  </w:num>
  <w:num w:numId="12">
    <w:abstractNumId w:val="14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6"/>
  </w:num>
  <w:num w:numId="21">
    <w:abstractNumId w:val="14"/>
  </w:num>
  <w:num w:numId="22">
    <w:abstractNumId w:val="3"/>
  </w:num>
  <w:num w:numId="23">
    <w:abstractNumId w:val="18"/>
  </w:num>
  <w:num w:numId="24">
    <w:abstractNumId w:val="9"/>
  </w:num>
  <w:num w:numId="25">
    <w:abstractNumId w:val="15"/>
  </w:num>
  <w:num w:numId="26">
    <w:abstractNumId w:val="25"/>
  </w:num>
  <w:num w:numId="27">
    <w:abstractNumId w:val="24"/>
  </w:num>
  <w:num w:numId="28">
    <w:abstractNumId w:val="2"/>
  </w:num>
  <w:num w:numId="29">
    <w:abstractNumId w:val="21"/>
  </w:num>
  <w:num w:numId="30">
    <w:abstractNumId w:val="4"/>
  </w:num>
  <w:num w:numId="31">
    <w:abstractNumId w:val="23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20C2"/>
    <w:rsid w:val="00002A8A"/>
    <w:rsid w:val="00003329"/>
    <w:rsid w:val="00003915"/>
    <w:rsid w:val="000045C3"/>
    <w:rsid w:val="000046DB"/>
    <w:rsid w:val="0000504A"/>
    <w:rsid w:val="000053C1"/>
    <w:rsid w:val="00005FAF"/>
    <w:rsid w:val="000077D9"/>
    <w:rsid w:val="0000795A"/>
    <w:rsid w:val="00007E1C"/>
    <w:rsid w:val="000105B6"/>
    <w:rsid w:val="00010858"/>
    <w:rsid w:val="00010C71"/>
    <w:rsid w:val="0001208B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3A18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16D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5D49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7465"/>
    <w:rsid w:val="000A015E"/>
    <w:rsid w:val="000A026D"/>
    <w:rsid w:val="000A0EB6"/>
    <w:rsid w:val="000A2EEB"/>
    <w:rsid w:val="000A3343"/>
    <w:rsid w:val="000A47E4"/>
    <w:rsid w:val="000A5A33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5553"/>
    <w:rsid w:val="00145FB0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3497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359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32A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56D0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16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1FCB"/>
    <w:rsid w:val="00252FC4"/>
    <w:rsid w:val="00253B55"/>
    <w:rsid w:val="00255819"/>
    <w:rsid w:val="002563F0"/>
    <w:rsid w:val="00256E79"/>
    <w:rsid w:val="002576B0"/>
    <w:rsid w:val="002579F7"/>
    <w:rsid w:val="00260AF1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885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6A50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76A"/>
    <w:rsid w:val="00345874"/>
    <w:rsid w:val="00345A3A"/>
    <w:rsid w:val="00346047"/>
    <w:rsid w:val="003464A1"/>
    <w:rsid w:val="0034733A"/>
    <w:rsid w:val="00350131"/>
    <w:rsid w:val="0035049B"/>
    <w:rsid w:val="00350B30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B7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B7854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4975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1EE2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766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1FB9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6542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88F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523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0CAD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937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4AE6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50"/>
    <w:rsid w:val="00564ADA"/>
    <w:rsid w:val="00565993"/>
    <w:rsid w:val="00566F8D"/>
    <w:rsid w:val="005670FC"/>
    <w:rsid w:val="00567BC4"/>
    <w:rsid w:val="00567FDB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2FDE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2049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D5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6EDD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5FFD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22C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87D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9CD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0AD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6C79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172"/>
    <w:rsid w:val="00896537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1BCD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3B5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A71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1A3E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263B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572"/>
    <w:rsid w:val="009938E3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92D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C7DC3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5EE5"/>
    <w:rsid w:val="009E6946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0C9F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3F2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6595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4F92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1D81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5C8C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5C52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0E6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53D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B69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EE3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1A2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2A91"/>
    <w:rsid w:val="00C631ED"/>
    <w:rsid w:val="00C63375"/>
    <w:rsid w:val="00C63B78"/>
    <w:rsid w:val="00C63C4A"/>
    <w:rsid w:val="00C63C4B"/>
    <w:rsid w:val="00C63EA5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2E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0424"/>
    <w:rsid w:val="00D21551"/>
    <w:rsid w:val="00D217A4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6C2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150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6425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2A9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BC4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729"/>
    <w:rsid w:val="00DF385F"/>
    <w:rsid w:val="00DF3C35"/>
    <w:rsid w:val="00DF3D89"/>
    <w:rsid w:val="00DF4B4D"/>
    <w:rsid w:val="00DF5CC5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93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15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B02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0F78"/>
    <w:rsid w:val="00E916C4"/>
    <w:rsid w:val="00E91F2A"/>
    <w:rsid w:val="00E93BD7"/>
    <w:rsid w:val="00E93CB4"/>
    <w:rsid w:val="00E94B5F"/>
    <w:rsid w:val="00E96DC0"/>
    <w:rsid w:val="00E97698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0D19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20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527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18</TotalTime>
  <Pages>2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MINC Freddy</cp:lastModifiedBy>
  <cp:revision>9</cp:revision>
  <cp:lastPrinted>2016-12-24T21:17:00Z</cp:lastPrinted>
  <dcterms:created xsi:type="dcterms:W3CDTF">2017-05-13T08:23:00Z</dcterms:created>
  <dcterms:modified xsi:type="dcterms:W3CDTF">2019-04-26T17:12:00Z</dcterms:modified>
</cp:coreProperties>
</file>